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CEBE1" w14:textId="51590771" w:rsidR="006B2F86" w:rsidRDefault="00B35962" w:rsidP="00E71FC3">
      <w:pPr>
        <w:pStyle w:val="NoSpacing"/>
      </w:pPr>
      <w:r>
        <w:rPr>
          <w:u w:val="single"/>
        </w:rPr>
        <w:t>Alice KITSON</w:t>
      </w:r>
      <w:r>
        <w:t xml:space="preserve">   </w:t>
      </w:r>
      <w:proofErr w:type="gramStart"/>
      <w:r>
        <w:t xml:space="preserve">   (</w:t>
      </w:r>
      <w:proofErr w:type="gramEnd"/>
      <w:r>
        <w:t>d.1469)</w:t>
      </w:r>
    </w:p>
    <w:p w14:paraId="5F7F4DE5" w14:textId="3D0650C3" w:rsidR="00B35962" w:rsidRDefault="00B35962" w:rsidP="00E71FC3">
      <w:pPr>
        <w:pStyle w:val="NoSpacing"/>
      </w:pPr>
      <w:r>
        <w:t xml:space="preserve">of </w:t>
      </w:r>
      <w:proofErr w:type="spellStart"/>
      <w:r>
        <w:t>Acaster</w:t>
      </w:r>
      <w:proofErr w:type="spellEnd"/>
      <w:r>
        <w:t xml:space="preserve"> </w:t>
      </w:r>
      <w:proofErr w:type="spellStart"/>
      <w:r>
        <w:t>Malbis</w:t>
      </w:r>
      <w:proofErr w:type="spellEnd"/>
      <w:r>
        <w:t>, West Riding of Yorkshire. Widow.</w:t>
      </w:r>
    </w:p>
    <w:p w14:paraId="36551F3C" w14:textId="7A9C04D4" w:rsidR="00B35962" w:rsidRDefault="00B35962" w:rsidP="00E71FC3">
      <w:pPr>
        <w:pStyle w:val="NoSpacing"/>
      </w:pPr>
    </w:p>
    <w:p w14:paraId="4E723685" w14:textId="0EA26FC0" w:rsidR="00B35962" w:rsidRDefault="00B35962" w:rsidP="00E71FC3">
      <w:pPr>
        <w:pStyle w:val="NoSpacing"/>
      </w:pPr>
    </w:p>
    <w:p w14:paraId="08A5CDA7" w14:textId="3EC58098" w:rsidR="00B35962" w:rsidRDefault="00B35962" w:rsidP="00E71FC3">
      <w:pPr>
        <w:pStyle w:val="NoSpacing"/>
      </w:pPr>
      <w:r>
        <w:t>= Richard.    (W.Y.R. p.98)</w:t>
      </w:r>
    </w:p>
    <w:p w14:paraId="39E31FC9" w14:textId="59473052" w:rsidR="00B35962" w:rsidRDefault="00B35962" w:rsidP="00E71FC3">
      <w:pPr>
        <w:pStyle w:val="NoSpacing"/>
      </w:pPr>
    </w:p>
    <w:p w14:paraId="1B158C83" w14:textId="24BC4573" w:rsidR="00B35962" w:rsidRDefault="00B35962" w:rsidP="00E71FC3">
      <w:pPr>
        <w:pStyle w:val="NoSpacing"/>
      </w:pPr>
    </w:p>
    <w:p w14:paraId="65C107AB" w14:textId="5E7ACCEE" w:rsidR="00B35962" w:rsidRDefault="00B35962" w:rsidP="00E71FC3">
      <w:pPr>
        <w:pStyle w:val="NoSpacing"/>
      </w:pPr>
      <w:r>
        <w:t>24 Jul.1469</w:t>
      </w:r>
      <w:r>
        <w:tab/>
        <w:t>She made her Will.   (ibid.)</w:t>
      </w:r>
    </w:p>
    <w:p w14:paraId="2814BA4D" w14:textId="76FED1CE" w:rsidR="00B35962" w:rsidRDefault="00B35962" w:rsidP="00E71FC3">
      <w:pPr>
        <w:pStyle w:val="NoSpacing"/>
      </w:pPr>
      <w:r>
        <w:t>26 Aug.</w:t>
      </w:r>
      <w:r>
        <w:tab/>
        <w:t>Probate of her Will.   (ibid.)</w:t>
      </w:r>
    </w:p>
    <w:p w14:paraId="28C3B0B1" w14:textId="765E3CA8" w:rsidR="00B35962" w:rsidRDefault="00B35962" w:rsidP="00E71FC3">
      <w:pPr>
        <w:pStyle w:val="NoSpacing"/>
      </w:pPr>
    </w:p>
    <w:p w14:paraId="1849E861" w14:textId="666481B7" w:rsidR="00B35962" w:rsidRDefault="00B35962" w:rsidP="00E71FC3">
      <w:pPr>
        <w:pStyle w:val="NoSpacing"/>
      </w:pPr>
    </w:p>
    <w:p w14:paraId="38D13753" w14:textId="029F1BFC" w:rsidR="00B35962" w:rsidRPr="00B35962" w:rsidRDefault="00B35962" w:rsidP="00E71FC3">
      <w:pPr>
        <w:pStyle w:val="NoSpacing"/>
      </w:pPr>
      <w:r>
        <w:t>27 February 2019</w:t>
      </w:r>
      <w:bookmarkStart w:id="0" w:name="_GoBack"/>
      <w:bookmarkEnd w:id="0"/>
    </w:p>
    <w:sectPr w:rsidR="00B35962" w:rsidRPr="00B359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4DED31" w14:textId="77777777" w:rsidR="00B35962" w:rsidRDefault="00B35962" w:rsidP="00E71FC3">
      <w:pPr>
        <w:spacing w:after="0" w:line="240" w:lineRule="auto"/>
      </w:pPr>
      <w:r>
        <w:separator/>
      </w:r>
    </w:p>
  </w:endnote>
  <w:endnote w:type="continuationSeparator" w:id="0">
    <w:p w14:paraId="3267ED12" w14:textId="77777777" w:rsidR="00B35962" w:rsidRDefault="00B359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8978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1DA8C" w14:textId="77777777" w:rsidR="00B35962" w:rsidRDefault="00B35962" w:rsidP="00E71FC3">
      <w:pPr>
        <w:spacing w:after="0" w:line="240" w:lineRule="auto"/>
      </w:pPr>
      <w:r>
        <w:separator/>
      </w:r>
    </w:p>
  </w:footnote>
  <w:footnote w:type="continuationSeparator" w:id="0">
    <w:p w14:paraId="75D61938" w14:textId="77777777" w:rsidR="00B35962" w:rsidRDefault="00B359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962"/>
    <w:rsid w:val="001A7C09"/>
    <w:rsid w:val="00577BD5"/>
    <w:rsid w:val="00656CBA"/>
    <w:rsid w:val="006A1F77"/>
    <w:rsid w:val="00733BE7"/>
    <w:rsid w:val="00AB52E8"/>
    <w:rsid w:val="00B16D3F"/>
    <w:rsid w:val="00B3596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E85F7"/>
  <w15:chartTrackingRefBased/>
  <w15:docId w15:val="{DE8A0711-1E20-499F-8608-C8795F73C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2019-02-27T15:54:00Z</dcterms:created>
  <dcterms:modified xsi:type="dcterms:W3CDTF">2019-02-27T15:59:00Z</dcterms:modified>
</cp:coreProperties>
</file>